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17B5C6E7" w:rsidR="00535962" w:rsidRPr="00F7167E" w:rsidRDefault="00E425F9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745C13C9">
                <wp:simplePos x="0" y="0"/>
                <wp:positionH relativeFrom="column">
                  <wp:posOffset>4633596</wp:posOffset>
                </wp:positionH>
                <wp:positionV relativeFrom="paragraph">
                  <wp:posOffset>161925</wp:posOffset>
                </wp:positionV>
                <wp:extent cx="19469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22431910" w:rsidR="0026335F" w:rsidRPr="0026335F" w:rsidRDefault="001D1FE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425F9">
                                  <w:rPr>
                                    <w:rStyle w:val="Style5"/>
                                    <w:lang w:val="es-DO"/>
                                  </w:rPr>
                                  <w:t>13 de mayo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17FE6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4.85pt;margin-top:12.75pt;width:153.3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" filled="f" stroked="f">
                <v:textbox>
                  <w:txbxContent>
                    <w:p w14:paraId="4ED5C5B7" w14:textId="22431910" w:rsidR="0026335F" w:rsidRPr="0026335F" w:rsidRDefault="001D1FE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425F9">
                            <w:rPr>
                              <w:rStyle w:val="Style5"/>
                              <w:lang w:val="es-DO"/>
                            </w:rPr>
                            <w:t>13 de mayo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40A3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01453D3B">
                <wp:simplePos x="0" y="0"/>
                <wp:positionH relativeFrom="column">
                  <wp:posOffset>4708566</wp:posOffset>
                </wp:positionH>
                <wp:positionV relativeFrom="paragraph">
                  <wp:posOffset>-599704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2"/>
                            <a:chOff x="9151" y="720"/>
                            <a:chExt cx="2009" cy="746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4" y="1171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065E70AB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E425F9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E425F9">
                                      <w:rPr>
                                        <w:rStyle w:val="Style2"/>
                                        <w:sz w:val="18"/>
                                      </w:rPr>
                                      <w:t>6-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00</w:t>
                                    </w:r>
                                    <w:r w:rsidR="00E425F9">
                                      <w:rPr>
                                        <w:rStyle w:val="Style2"/>
                                        <w:sz w:val="18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7" style="position:absolute;margin-left:370.75pt;margin-top:-47.2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802" coordorigin="9151,720" coordsize="2009,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84;top:1171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065E70AB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E425F9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E425F9">
                                <w:rPr>
                                  <w:rStyle w:val="Style2"/>
                                  <w:sz w:val="18"/>
                                </w:rPr>
                                <w:t>6-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00</w:t>
                              </w:r>
                              <w:r w:rsidR="00E425F9">
                                <w:rPr>
                                  <w:rStyle w:val="Style2"/>
                                  <w:sz w:val="18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69EEF36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1D1FE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1D1FE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94EC" w14:textId="77777777" w:rsidR="001D1FEA" w:rsidRDefault="001D1FEA" w:rsidP="001007E7">
      <w:pPr>
        <w:spacing w:after="0" w:line="240" w:lineRule="auto"/>
      </w:pPr>
      <w:r>
        <w:separator/>
      </w:r>
    </w:p>
  </w:endnote>
  <w:endnote w:type="continuationSeparator" w:id="0">
    <w:p w14:paraId="4D6E9C40" w14:textId="77777777" w:rsidR="001D1FEA" w:rsidRDefault="001D1FE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12A03" w14:textId="77777777" w:rsidR="001D1FEA" w:rsidRDefault="001D1FEA" w:rsidP="001007E7">
      <w:pPr>
        <w:spacing w:after="0" w:line="240" w:lineRule="auto"/>
      </w:pPr>
      <w:r>
        <w:separator/>
      </w:r>
    </w:p>
  </w:footnote>
  <w:footnote w:type="continuationSeparator" w:id="0">
    <w:p w14:paraId="39D55036" w14:textId="77777777" w:rsidR="001D1FEA" w:rsidRDefault="001D1FE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D1FEA"/>
    <w:rsid w:val="001F73A7"/>
    <w:rsid w:val="002009A7"/>
    <w:rsid w:val="00253DBA"/>
    <w:rsid w:val="0026335F"/>
    <w:rsid w:val="00295BD4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3401A"/>
    <w:rsid w:val="00B40A3A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425F9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Katherine Karol Susaña Rivera</cp:lastModifiedBy>
  <cp:revision>4</cp:revision>
  <cp:lastPrinted>2011-03-04T18:48:00Z</cp:lastPrinted>
  <dcterms:created xsi:type="dcterms:W3CDTF">2025-04-01T13:34:00Z</dcterms:created>
  <dcterms:modified xsi:type="dcterms:W3CDTF">2026-05-13T20:12:00Z</dcterms:modified>
</cp:coreProperties>
</file>